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283"/>
        <w:gridCol w:w="1559"/>
        <w:gridCol w:w="1276"/>
        <w:gridCol w:w="1843"/>
        <w:gridCol w:w="142"/>
        <w:gridCol w:w="1134"/>
        <w:gridCol w:w="816"/>
        <w:gridCol w:w="1735"/>
      </w:tblGrid>
      <w:tr w:rsidR="00787816" w:rsidRPr="00CA4C45" w:rsidTr="00CA4C45">
        <w:trPr>
          <w:trHeight w:val="880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4C45">
              <w:rPr>
                <w:rFonts w:ascii="Times New Roman" w:hAnsi="Times New Roman"/>
                <w:b/>
                <w:sz w:val="24"/>
                <w:szCs w:val="24"/>
              </w:rPr>
              <w:t xml:space="preserve">Сведения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4C45">
              <w:rPr>
                <w:rFonts w:ascii="Times New Roman" w:hAnsi="Times New Roman"/>
                <w:b/>
                <w:sz w:val="24"/>
                <w:szCs w:val="24"/>
              </w:rPr>
              <w:t xml:space="preserve">о доходах, об имуществе и обязательствах имущественного характера федеральных государственных служащих  Федеральной службы исполнения наказаний, а также их супругов и несовершеннолетних детей за период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4C45">
              <w:rPr>
                <w:rFonts w:ascii="Times New Roman" w:hAnsi="Times New Roman"/>
                <w:b/>
                <w:sz w:val="24"/>
                <w:szCs w:val="24"/>
              </w:rPr>
              <w:t>с 1 января 2012 года по 31 декабря 2012 года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87816" w:rsidRPr="00CA4C45" w:rsidTr="00CA4C45">
        <w:trPr>
          <w:trHeight w:val="957"/>
        </w:trPr>
        <w:tc>
          <w:tcPr>
            <w:tcW w:w="1702" w:type="dxa"/>
            <w:vMerge w:val="restart"/>
          </w:tcPr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tabs>
                <w:tab w:val="left" w:pos="-108"/>
              </w:tabs>
              <w:spacing w:after="0" w:line="240" w:lineRule="auto"/>
              <w:ind w:left="-426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   Фамилия, имя, </w:t>
            </w:r>
          </w:p>
          <w:p w:rsidR="00787816" w:rsidRPr="00CA4C45" w:rsidRDefault="00787816" w:rsidP="00CA4C45">
            <w:pPr>
              <w:tabs>
                <w:tab w:val="left" w:pos="-108"/>
              </w:tabs>
              <w:spacing w:after="0" w:line="240" w:lineRule="auto"/>
              <w:ind w:left="-426" w:right="-14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1842" w:type="dxa"/>
            <w:gridSpan w:val="2"/>
            <w:vMerge w:val="restart"/>
          </w:tcPr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Общая сумма деклариро-ванного годового дохода за            2012 г.</w:t>
            </w:r>
          </w:p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3935" w:type="dxa"/>
            <w:gridSpan w:val="4"/>
          </w:tcPr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735" w:type="dxa"/>
            <w:vMerge w:val="restart"/>
          </w:tcPr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Перечень транспортных средств, принадлежащих на праве собственности или находящихся в пользовании</w:t>
            </w:r>
          </w:p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(вид, марка)</w:t>
            </w:r>
          </w:p>
          <w:p w:rsidR="00787816" w:rsidRPr="00CA4C45" w:rsidRDefault="00787816" w:rsidP="00CA4C45">
            <w:pPr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1636"/>
        </w:trPr>
        <w:tc>
          <w:tcPr>
            <w:tcW w:w="1702" w:type="dxa"/>
            <w:vMerge/>
          </w:tcPr>
          <w:p w:rsidR="00787816" w:rsidRPr="00CA4C45" w:rsidRDefault="00787816" w:rsidP="00CA4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  <w:gridSpan w:val="2"/>
            <w:vMerge/>
          </w:tcPr>
          <w:p w:rsidR="00787816" w:rsidRPr="00CA4C45" w:rsidRDefault="00787816" w:rsidP="00CA4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787816" w:rsidRPr="00CA4C45" w:rsidRDefault="00787816" w:rsidP="00CA4C4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Площадь  (кв.м.)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Стра-на рас-поло-жения</w:t>
            </w:r>
          </w:p>
        </w:tc>
        <w:tc>
          <w:tcPr>
            <w:tcW w:w="1735" w:type="dxa"/>
            <w:vMerge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7816" w:rsidRPr="00CA4C45" w:rsidTr="00CA4C45">
        <w:trPr>
          <w:cantSplit/>
          <w:trHeight w:val="571"/>
        </w:trPr>
        <w:tc>
          <w:tcPr>
            <w:tcW w:w="10490" w:type="dxa"/>
            <w:gridSpan w:val="9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Федеральное казенное учреждение «Следственный изолятор № 2 Управления Федеральной службы исполнения наказаний по Волгоградской области»</w:t>
            </w:r>
          </w:p>
        </w:tc>
      </w:tr>
      <w:tr w:rsidR="00787816" w:rsidRPr="00CA4C45" w:rsidTr="00CA4C45">
        <w:trPr>
          <w:cantSplit/>
          <w:trHeight w:val="1636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АЛЕКСАНДРОВ         Михаил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Викторович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208812,88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ВАЗ 21093</w:t>
            </w:r>
          </w:p>
        </w:tc>
      </w:tr>
      <w:tr w:rsidR="00787816" w:rsidRPr="00CA4C45" w:rsidTr="00CA4C45">
        <w:trPr>
          <w:cantSplit/>
          <w:trHeight w:val="369"/>
        </w:trPr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275"/>
        </w:trPr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1636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АРАСЛАНОВ Алексей Владимирович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Старший оперуполномо-ченный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465647,90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гараж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44,4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Легковой автомобиль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ВАЗ 2115</w:t>
            </w:r>
          </w:p>
        </w:tc>
      </w:tr>
      <w:tr w:rsidR="00787816" w:rsidRPr="00CA4C45" w:rsidTr="00CA4C45">
        <w:trPr>
          <w:cantSplit/>
          <w:trHeight w:val="332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147858,13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265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265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БОНДАРЕНКО Ольга Владимировна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Старший инспектор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258238,74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51,7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265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ВАСИЛЬЕВА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Галина Аршалусовна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2660050,25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265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443238,16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(собственность)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180,5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4C45">
              <w:rPr>
                <w:rFonts w:ascii="Times New Roman" w:hAnsi="Times New Roman"/>
                <w:sz w:val="20"/>
                <w:szCs w:val="20"/>
                <w:lang w:val="en-US"/>
              </w:rPr>
              <w:t>BJ</w:t>
            </w: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1044</w:t>
            </w:r>
            <w:r w:rsidRPr="00CA4C45">
              <w:rPr>
                <w:rFonts w:ascii="Times New Roman" w:hAnsi="Times New Roman"/>
                <w:sz w:val="20"/>
                <w:szCs w:val="20"/>
                <w:lang w:val="en-US"/>
              </w:rPr>
              <w:t>P</w:t>
            </w:r>
            <w:r w:rsidRPr="00CA4C45">
              <w:rPr>
                <w:rFonts w:ascii="Times New Roman" w:hAnsi="Times New Roman"/>
                <w:sz w:val="20"/>
                <w:szCs w:val="20"/>
              </w:rPr>
              <w:t>4</w:t>
            </w:r>
            <w:r w:rsidRPr="00CA4C45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CA4C45">
              <w:rPr>
                <w:rFonts w:ascii="Times New Roman" w:hAnsi="Times New Roman"/>
                <w:sz w:val="20"/>
                <w:szCs w:val="20"/>
              </w:rPr>
              <w:t>6</w:t>
            </w:r>
            <w:r w:rsidRPr="00CA4C45">
              <w:rPr>
                <w:rFonts w:ascii="Times New Roman" w:hAnsi="Times New Roman"/>
                <w:sz w:val="20"/>
                <w:szCs w:val="20"/>
                <w:lang w:val="en-US"/>
              </w:rPr>
              <w:t>Y</w:t>
            </w:r>
          </w:p>
        </w:tc>
      </w:tr>
      <w:tr w:rsidR="00787816" w:rsidRPr="00CA4C45" w:rsidTr="00CA4C45">
        <w:trPr>
          <w:cantSplit/>
          <w:trHeight w:val="265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1636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ГЛУШАК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Марина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Алексеевна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Начальник медицинской части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332505,41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87816" w:rsidRPr="00CA4C45" w:rsidRDefault="00787816" w:rsidP="00CA4C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787816" w:rsidRPr="00CA4C45" w:rsidRDefault="00787816" w:rsidP="00CA4C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787816" w:rsidRPr="00CA4C45" w:rsidRDefault="00787816" w:rsidP="00CA4C4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ГРУЗДЕВ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Алексей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Сергеевич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361601,23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78,9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308564,00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78,9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558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78,9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558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ГУЩИН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Иван Александрович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Начальник дневной смены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728122,69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 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земельный участок 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1/3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2250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2555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100,0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31,7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79,0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ДРУЖИНИН Сергей Владимирович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347441,21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ДРУЖИНИНА Анастасия Геннадьевна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Инспектор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277548,38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ДУБАТОВКИН Алексей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Сергеевич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отдела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350688,64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52,6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30,3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187037,37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52,6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ЕРМОЛЕНКО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Анна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Георгиевна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Главный бухгалтер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676086,61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463327,83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41,3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Хундай Солярис</w:t>
            </w: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  <w:lang w:val="en-US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ИВАНОВ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Андрей Владимирович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524227,95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гараж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ВАЗ 2101</w:t>
            </w: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1/4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15,75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Тойота Рав 4</w:t>
            </w: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КАРМАНОВ Евгений Николаевич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Старший инженер-энергетик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331662,18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БМВ 5201</w:t>
            </w: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341852,16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61,4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КАРМАНОВА Ольга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Михайловна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341852,16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61,4</w:t>
            </w: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1046,0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331662,18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 (собственность)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61,4</w:t>
            </w: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1488,0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БМВ 5201</w:t>
            </w: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КОПАСОВ 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Илья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Иванович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466366,66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дачный земельный участок 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квартира 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4) гараж (собственность,         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900,0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63,0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Рено Меган</w:t>
            </w: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85916,50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дачный земельный  участок 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5) гараж (собственность,         1/2 доли)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900,0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55,0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46,0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КУЛАКОВ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Андрей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Борисович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308151,61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39,8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cantSplit/>
          <w:trHeight w:val="429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КУМАРОВ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Евгений Анатольевич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Начальник </w:t>
            </w:r>
            <w:r>
              <w:rPr>
                <w:rFonts w:ascii="Times New Roman" w:hAnsi="Times New Roman"/>
                <w:sz w:val="20"/>
                <w:szCs w:val="20"/>
              </w:rPr>
              <w:t>федерального казенного учреждения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493565,38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 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гараж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776,0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Сузуки Гранд Витара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369841,37                 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квартира 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гараж (собственность, 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52,6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22,3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КУХТА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Наталья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Петровна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Инспектор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245764,42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873,0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58,3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37,3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trHeight w:val="4300"/>
        </w:trPr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368522,15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561,0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873,0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58,3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37,3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Вортекс Тинго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  <w:lang w:val="en-US"/>
              </w:rPr>
              <w:t>SUV</w:t>
            </w: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4C4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11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автоприцеп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САЗ 382994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873,0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58,3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37,3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 (собственность,         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37,3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rPr>
          <w:trHeight w:val="3883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КУХТА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Сергей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Евгеньевич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368522,15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561,0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873,0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58,3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37,3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Вортекс Тинго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  <w:lang w:val="en-US"/>
              </w:rPr>
              <w:t>SUV</w:t>
            </w: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A4C4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11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автоприцеп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САЗ 382994</w:t>
            </w:r>
          </w:p>
        </w:tc>
      </w:tr>
      <w:tr w:rsidR="00787816" w:rsidRPr="00CA4C45" w:rsidTr="00CA4C45">
        <w:trPr>
          <w:trHeight w:val="407"/>
        </w:trPr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245764,42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873,0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58,3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37,3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1/6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873,0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58,3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37,3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земельный участок (собственность,         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1/4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852,0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37,3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ЛУКИН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Денис Александрович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324607,51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легковой автомобиль   Лада Калина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205838,92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66,7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ЛЮБАКОВ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Иван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433392,21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комната в общежитии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1) легковой автомобиль 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ВАЗ 21102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2) легковой автомобиль 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Опель Аскона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78466,40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 1/3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57,8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МИРОШНИЧЕНКО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Наталья Станиславовна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Начальник психологической лаборатории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446950,68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 учетом материнско-го капитала)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жилой дом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(собственность)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земельный участок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105,5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Россия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1291115,0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 учетом продажи имущества)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ВАЗ 2110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МОТОРИНА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Наталья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Алексеевна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Старший юрисконсульт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79394,14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83,5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315711,81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НИКОНОВ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Алексей Николаевич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Заместитель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555071,96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комната в общежитии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40,8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14,1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Ауди А6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25871,97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40,8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Дэу Матиз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комната в общежитии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14,1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ПАСХИН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Дмитрий Викторович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Оперуполномоченный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400195,83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1/3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422640,30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 учетом материнско-го капитала)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ПИНАЕВСКИЙ Дмитрий Николаевич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435137,86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58,2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76,0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        ВАЗ 21099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261906,0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1/2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58,2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СУББОТИН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Дмитрий Васильевич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Старший инспектор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330864,68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комната в общежитии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3) дача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43,9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25,0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1000,0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           ВАЗ 21043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139625,51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(собственность,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1/4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ТРУБЕЦКОЙ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Евгений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Александрович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Заместитель дежурного помощника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239535,92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           Фольксваген Джетта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129369,70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ФЕДОСОВ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 Иван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Викторович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Дежурный помощник начальника следственного изолятора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338624,97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Легковой автомобиль        ВАЗ 21099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106513,17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сын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ЦЫМЛОВ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Евгений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Петрович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Инструктор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293323,44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Легковой автомобиль 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Тойота Королла</w:t>
            </w: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30000,00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встроенное нежилое помещение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25,3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ШАПОВАЛОВ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Александр Александрович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344451,79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1) 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2) гараж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1/2 доли)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56,4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96,0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(собственность,        1/2 доли)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дочь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ЯДЫКОВА Маргарита Николаевна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 xml:space="preserve">Старший инспектор </w:t>
            </w: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273749,24</w:t>
            </w: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52,9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87816" w:rsidRPr="00CA4C45" w:rsidTr="00CA4C45">
        <w:tc>
          <w:tcPr>
            <w:tcW w:w="1985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559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574879,96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(пользование)</w:t>
            </w:r>
          </w:p>
        </w:tc>
        <w:tc>
          <w:tcPr>
            <w:tcW w:w="1276" w:type="dxa"/>
            <w:gridSpan w:val="2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52,9</w:t>
            </w:r>
          </w:p>
        </w:tc>
        <w:tc>
          <w:tcPr>
            <w:tcW w:w="816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C45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735" w:type="dxa"/>
          </w:tcPr>
          <w:p w:rsidR="00787816" w:rsidRPr="00CA4C45" w:rsidRDefault="00787816" w:rsidP="00CA4C4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87816" w:rsidRPr="00333D16" w:rsidRDefault="00787816" w:rsidP="00E2534D">
      <w:pPr>
        <w:jc w:val="center"/>
        <w:rPr>
          <w:rFonts w:ascii="Times New Roman" w:hAnsi="Times New Roman"/>
          <w:sz w:val="20"/>
          <w:szCs w:val="20"/>
        </w:rPr>
      </w:pPr>
    </w:p>
    <w:sectPr w:rsidR="00787816" w:rsidRPr="00333D16" w:rsidSect="006703E5">
      <w:pgSz w:w="11906" w:h="16838"/>
      <w:pgMar w:top="113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F24"/>
    <w:rsid w:val="00097097"/>
    <w:rsid w:val="000A0E42"/>
    <w:rsid w:val="000D1053"/>
    <w:rsid w:val="000F2984"/>
    <w:rsid w:val="00127FA8"/>
    <w:rsid w:val="001430EA"/>
    <w:rsid w:val="00151869"/>
    <w:rsid w:val="001618F5"/>
    <w:rsid w:val="00163979"/>
    <w:rsid w:val="00177691"/>
    <w:rsid w:val="001A387F"/>
    <w:rsid w:val="001A5009"/>
    <w:rsid w:val="001D4FC6"/>
    <w:rsid w:val="002452E3"/>
    <w:rsid w:val="002539DD"/>
    <w:rsid w:val="002A311A"/>
    <w:rsid w:val="002B0308"/>
    <w:rsid w:val="002B5E35"/>
    <w:rsid w:val="002D35A9"/>
    <w:rsid w:val="00330333"/>
    <w:rsid w:val="00333D16"/>
    <w:rsid w:val="003A08E7"/>
    <w:rsid w:val="003B05EE"/>
    <w:rsid w:val="003D19C9"/>
    <w:rsid w:val="003E30E5"/>
    <w:rsid w:val="00404354"/>
    <w:rsid w:val="004207F2"/>
    <w:rsid w:val="0042312D"/>
    <w:rsid w:val="00475920"/>
    <w:rsid w:val="004842AE"/>
    <w:rsid w:val="00487845"/>
    <w:rsid w:val="004A1B43"/>
    <w:rsid w:val="005118E4"/>
    <w:rsid w:val="005207D1"/>
    <w:rsid w:val="005325A7"/>
    <w:rsid w:val="00553555"/>
    <w:rsid w:val="00556A8F"/>
    <w:rsid w:val="00582DAE"/>
    <w:rsid w:val="005B6E2E"/>
    <w:rsid w:val="005C0554"/>
    <w:rsid w:val="005C32A4"/>
    <w:rsid w:val="005E7B18"/>
    <w:rsid w:val="006034D8"/>
    <w:rsid w:val="00620A37"/>
    <w:rsid w:val="00667BD8"/>
    <w:rsid w:val="006703E5"/>
    <w:rsid w:val="00680A97"/>
    <w:rsid w:val="00692906"/>
    <w:rsid w:val="006A6E3D"/>
    <w:rsid w:val="006C1B58"/>
    <w:rsid w:val="00712F24"/>
    <w:rsid w:val="00783076"/>
    <w:rsid w:val="00787816"/>
    <w:rsid w:val="00796DB0"/>
    <w:rsid w:val="007C2B76"/>
    <w:rsid w:val="007F7E95"/>
    <w:rsid w:val="00831D72"/>
    <w:rsid w:val="008350D6"/>
    <w:rsid w:val="008424E0"/>
    <w:rsid w:val="00842F40"/>
    <w:rsid w:val="00867A34"/>
    <w:rsid w:val="00874037"/>
    <w:rsid w:val="0088193B"/>
    <w:rsid w:val="008A71F7"/>
    <w:rsid w:val="008D62CD"/>
    <w:rsid w:val="008E62F8"/>
    <w:rsid w:val="0094766F"/>
    <w:rsid w:val="00963B1A"/>
    <w:rsid w:val="009A05B1"/>
    <w:rsid w:val="009C48D1"/>
    <w:rsid w:val="009E0AEC"/>
    <w:rsid w:val="009F161D"/>
    <w:rsid w:val="009F72B9"/>
    <w:rsid w:val="00A42081"/>
    <w:rsid w:val="00A60FA5"/>
    <w:rsid w:val="00A77856"/>
    <w:rsid w:val="00A94EBF"/>
    <w:rsid w:val="00AD2259"/>
    <w:rsid w:val="00AD2847"/>
    <w:rsid w:val="00AE2359"/>
    <w:rsid w:val="00AF73CC"/>
    <w:rsid w:val="00B11C1F"/>
    <w:rsid w:val="00B375F5"/>
    <w:rsid w:val="00BA42E1"/>
    <w:rsid w:val="00BF7F98"/>
    <w:rsid w:val="00C01626"/>
    <w:rsid w:val="00C2480C"/>
    <w:rsid w:val="00C31561"/>
    <w:rsid w:val="00C43419"/>
    <w:rsid w:val="00C741CD"/>
    <w:rsid w:val="00C766F5"/>
    <w:rsid w:val="00C97515"/>
    <w:rsid w:val="00CA4C45"/>
    <w:rsid w:val="00CA756C"/>
    <w:rsid w:val="00CB1CBE"/>
    <w:rsid w:val="00CF47B5"/>
    <w:rsid w:val="00D05C73"/>
    <w:rsid w:val="00D148FB"/>
    <w:rsid w:val="00D81680"/>
    <w:rsid w:val="00D92590"/>
    <w:rsid w:val="00DC0324"/>
    <w:rsid w:val="00DE3A63"/>
    <w:rsid w:val="00E05862"/>
    <w:rsid w:val="00E2534D"/>
    <w:rsid w:val="00E478E6"/>
    <w:rsid w:val="00E767B4"/>
    <w:rsid w:val="00E8567B"/>
    <w:rsid w:val="00EA20C7"/>
    <w:rsid w:val="00EA58EA"/>
    <w:rsid w:val="00EC04EE"/>
    <w:rsid w:val="00EF6C7A"/>
    <w:rsid w:val="00F42DD5"/>
    <w:rsid w:val="00F631F3"/>
    <w:rsid w:val="00F63B33"/>
    <w:rsid w:val="00F641D8"/>
    <w:rsid w:val="00FB42C1"/>
    <w:rsid w:val="00FF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B1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12F2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660</TotalTime>
  <Pages>7</Pages>
  <Words>1628</Words>
  <Characters>9284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Vilysov</cp:lastModifiedBy>
  <cp:revision>65</cp:revision>
  <dcterms:created xsi:type="dcterms:W3CDTF">2013-02-20T06:33:00Z</dcterms:created>
  <dcterms:modified xsi:type="dcterms:W3CDTF">2013-04-23T07:44:00Z</dcterms:modified>
</cp:coreProperties>
</file>